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718DD" w14:textId="77777777" w:rsidR="00F5335F" w:rsidRDefault="00F5335F" w:rsidP="00F533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MATHEWE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1EC1A1E4" w14:textId="77777777" w:rsidR="00F5335F" w:rsidRDefault="00F5335F" w:rsidP="00F533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6C65DF" w14:textId="77777777" w:rsidR="00F5335F" w:rsidRDefault="00F5335F" w:rsidP="00F533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8CDEC6" w14:textId="77777777" w:rsidR="00F5335F" w:rsidRDefault="00F5335F" w:rsidP="00F533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Braintree, Essex,</w:t>
      </w:r>
    </w:p>
    <w:p w14:paraId="794B25B2" w14:textId="77777777" w:rsidR="00F5335F" w:rsidRDefault="00F5335F" w:rsidP="00F533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Tewe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52F220B6" w14:textId="77777777" w:rsidR="00F5335F" w:rsidRDefault="00F5335F" w:rsidP="00F5335F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DDDDA7B" w14:textId="77777777" w:rsidR="00F5335F" w:rsidRDefault="00F5335F" w:rsidP="00F5335F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p.20)</w:t>
      </w:r>
    </w:p>
    <w:p w14:paraId="33137DE5" w14:textId="77777777" w:rsidR="00F5335F" w:rsidRDefault="00F5335F" w:rsidP="00F5335F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DD19289" w14:textId="77777777" w:rsidR="00F5335F" w:rsidRDefault="00F5335F" w:rsidP="00F5335F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BEF4B2A" w14:textId="77777777" w:rsidR="00F5335F" w:rsidRPr="006F3BF1" w:rsidRDefault="00F5335F" w:rsidP="00F5335F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 November 2021</w:t>
      </w:r>
    </w:p>
    <w:p w14:paraId="7E43CEF4" w14:textId="66236957" w:rsidR="00BA00AB" w:rsidRPr="00F5335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533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F2F3B" w14:textId="77777777" w:rsidR="00F5335F" w:rsidRDefault="00F5335F" w:rsidP="009139A6">
      <w:r>
        <w:separator/>
      </w:r>
    </w:p>
  </w:endnote>
  <w:endnote w:type="continuationSeparator" w:id="0">
    <w:p w14:paraId="7F6CF63E" w14:textId="77777777" w:rsidR="00F5335F" w:rsidRDefault="00F5335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C47E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0CD2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4DFE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75769" w14:textId="77777777" w:rsidR="00F5335F" w:rsidRDefault="00F5335F" w:rsidP="009139A6">
      <w:r>
        <w:separator/>
      </w:r>
    </w:p>
  </w:footnote>
  <w:footnote w:type="continuationSeparator" w:id="0">
    <w:p w14:paraId="0E736EDD" w14:textId="77777777" w:rsidR="00F5335F" w:rsidRDefault="00F5335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15F1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5C5E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9E26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35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53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E4286F"/>
  <w15:chartTrackingRefBased/>
  <w15:docId w15:val="{0F5A6032-4C28-4B49-A1FE-5E844B9BF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2021-11-16T12:03:00Z</dcterms:created>
  <dcterms:modified xsi:type="dcterms:W3CDTF">2021-11-16T12:03:00Z</dcterms:modified>
</cp:coreProperties>
</file>